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F5B1F" w14:textId="77777777" w:rsidR="006A4C64" w:rsidRPr="00080376" w:rsidRDefault="006A4C64" w:rsidP="006A4C64">
      <w:pPr>
        <w:pStyle w:val="Tittel"/>
      </w:pPr>
      <w:r w:rsidRPr="00080376">
        <w:t xml:space="preserve">Mal og eksempelbesvarelse – erfaring </w:t>
      </w:r>
    </w:p>
    <w:p w14:paraId="5DE7A866" w14:textId="77777777" w:rsidR="006A4C64" w:rsidRPr="00080376" w:rsidRDefault="006A4C64" w:rsidP="006A4C64">
      <w:r w:rsidRPr="00080376">
        <w:t>Dette dokumentet inneholder både mal og eksempelbesvarelse som leverandører kan benytte for å dokumentere oppfyllelse av kvalifikasjonskravet knyttet til erfaring.</w:t>
      </w:r>
    </w:p>
    <w:p w14:paraId="1B343FE0" w14:textId="77777777" w:rsidR="006A4C64" w:rsidRPr="00080376" w:rsidRDefault="006A4C64" w:rsidP="006A4C64">
      <w:pPr>
        <w:pStyle w:val="Overskrift1"/>
      </w:pPr>
      <w:r w:rsidRPr="00080376">
        <w:t>DEL 1 – MAL</w:t>
      </w:r>
    </w:p>
    <w:p w14:paraId="3E8340A7" w14:textId="4390F6FD" w:rsidR="006A4C64" w:rsidRPr="00080376" w:rsidRDefault="006A4C64" w:rsidP="006A4C64">
      <w:r w:rsidRPr="00080376">
        <w:br/>
      </w:r>
      <w:r w:rsidRPr="00080376">
        <w:rPr>
          <w:rStyle w:val="Overskrift2Tegn"/>
        </w:rPr>
        <w:t>1. Leverandørens erfaring</w:t>
      </w:r>
      <w:r w:rsidRPr="00080376">
        <w:rPr>
          <w:rStyle w:val="Overskrift2Tegn"/>
        </w:rPr>
        <w:br/>
      </w:r>
      <w:r w:rsidRPr="00080376">
        <w:t xml:space="preserve">[Beskriv kort leverandørens erfaring med fjellsikring og </w:t>
      </w:r>
      <w:proofErr w:type="spellStart"/>
      <w:r w:rsidRPr="00080376">
        <w:t>fjellrensk</w:t>
      </w:r>
      <w:proofErr w:type="spellEnd"/>
      <w:r w:rsidRPr="00080376">
        <w:t>]</w:t>
      </w:r>
      <w:r w:rsidRPr="00080376">
        <w:br/>
      </w:r>
      <w:r w:rsidRPr="00080376">
        <w:br/>
      </w:r>
      <w:r w:rsidRPr="00080376">
        <w:rPr>
          <w:rStyle w:val="Overskrift2Tegn"/>
        </w:rPr>
        <w:t>2. Referanseoppdrag</w:t>
      </w:r>
      <w:r w:rsidRPr="00080376">
        <w:rPr>
          <w:rStyle w:val="Overskrift2Tegn"/>
        </w:rPr>
        <w:br/>
      </w:r>
      <w:r w:rsidRPr="00080376">
        <w:br/>
      </w:r>
      <w:r w:rsidRPr="00080376">
        <w:rPr>
          <w:b/>
          <w:bCs/>
        </w:rPr>
        <w:t>Oppdrag nr. [1]</w:t>
      </w:r>
      <w:r w:rsidRPr="00080376">
        <w:rPr>
          <w:b/>
          <w:bCs/>
        </w:rPr>
        <w:br/>
        <w:t xml:space="preserve">Oppdragsgiver: </w:t>
      </w:r>
      <w:r w:rsidRPr="00080376">
        <w:rPr>
          <w:b/>
          <w:bCs/>
        </w:rPr>
        <w:br/>
        <w:t xml:space="preserve">Kontaktperson: </w:t>
      </w:r>
      <w:r w:rsidRPr="00080376">
        <w:rPr>
          <w:b/>
          <w:bCs/>
        </w:rPr>
        <w:br/>
        <w:t xml:space="preserve">Oppdrag: </w:t>
      </w:r>
      <w:r w:rsidRPr="00080376">
        <w:rPr>
          <w:b/>
          <w:bCs/>
        </w:rPr>
        <w:br/>
      </w:r>
      <w:r w:rsidRPr="00080376">
        <w:rPr>
          <w:b/>
          <w:bCs/>
        </w:rPr>
        <w:br/>
        <w:t>Beskrivelse av arbeidene:</w:t>
      </w:r>
      <w:r w:rsidRPr="00080376">
        <w:rPr>
          <w:b/>
          <w:bCs/>
        </w:rPr>
        <w:br/>
        <w:t xml:space="preserve">- </w:t>
      </w:r>
      <w:r w:rsidRPr="00080376">
        <w:rPr>
          <w:b/>
          <w:bCs/>
        </w:rPr>
        <w:br/>
        <w:t xml:space="preserve">Oppdragets verdi: </w:t>
      </w:r>
      <w:r w:rsidRPr="00080376">
        <w:rPr>
          <w:b/>
          <w:bCs/>
        </w:rPr>
        <w:br/>
        <w:t xml:space="preserve">Tidsrom: </w:t>
      </w:r>
      <w:r w:rsidRPr="00080376">
        <w:rPr>
          <w:b/>
          <w:bCs/>
        </w:rPr>
        <w:br/>
        <w:t xml:space="preserve">Sted: </w:t>
      </w:r>
      <w:r w:rsidRPr="00080376">
        <w:rPr>
          <w:b/>
          <w:bCs/>
        </w:rPr>
        <w:br/>
      </w:r>
      <w:r w:rsidRPr="00080376">
        <w:rPr>
          <w:b/>
          <w:bCs/>
        </w:rPr>
        <w:br/>
        <w:t>Relevans for kontrakten:</w:t>
      </w:r>
      <w:r w:rsidRPr="00080376">
        <w:rPr>
          <w:b/>
          <w:bCs/>
        </w:rPr>
        <w:br/>
      </w:r>
      <w:r w:rsidRPr="00080376">
        <w:rPr>
          <w:b/>
          <w:bCs/>
        </w:rPr>
        <w:br/>
        <w:t>Leverandørens rolle:</w:t>
      </w:r>
      <w:r w:rsidRPr="00080376">
        <w:rPr>
          <w:b/>
          <w:bCs/>
        </w:rPr>
        <w:br/>
      </w:r>
      <w:r w:rsidRPr="00080376">
        <w:rPr>
          <w:b/>
          <w:bCs/>
        </w:rPr>
        <w:br/>
        <w:t>HMS og kvalitet:</w:t>
      </w:r>
      <w:r w:rsidRPr="00080376">
        <w:rPr>
          <w:b/>
          <w:bCs/>
        </w:rPr>
        <w:br/>
      </w:r>
      <w:r w:rsidRPr="00080376">
        <w:rPr>
          <w:b/>
          <w:bCs/>
        </w:rPr>
        <w:br/>
        <w:t>Resultat:</w:t>
      </w:r>
      <w:r w:rsidRPr="00080376">
        <w:rPr>
          <w:b/>
          <w:bCs/>
        </w:rPr>
        <w:br/>
      </w:r>
      <w:r w:rsidRPr="00080376">
        <w:br/>
        <w:t>(Gjenta for flere oppdrag)</w:t>
      </w:r>
      <w:r w:rsidRPr="00080376">
        <w:br/>
      </w:r>
      <w:r w:rsidRPr="00080376">
        <w:br/>
      </w:r>
      <w:r w:rsidRPr="00080376">
        <w:rPr>
          <w:rStyle w:val="Overskrift2Tegn"/>
        </w:rPr>
        <w:t>3. Attester</w:t>
      </w:r>
      <w:r w:rsidRPr="00080376">
        <w:br/>
        <w:t>[Beskriv vedlagte attester]</w:t>
      </w:r>
      <w:r w:rsidRPr="00080376">
        <w:br/>
      </w:r>
      <w:r w:rsidRPr="00080376">
        <w:br/>
      </w:r>
      <w:r w:rsidRPr="00080376">
        <w:rPr>
          <w:rStyle w:val="Overskrift2Tegn"/>
        </w:rPr>
        <w:t>4. Egenerklæring</w:t>
      </w:r>
      <w:r w:rsidRPr="00080376">
        <w:br/>
      </w:r>
      <w:r w:rsidRPr="00080376">
        <w:lastRenderedPageBreak/>
        <w:t xml:space="preserve">Det bekreftes med innsendelse av dette </w:t>
      </w:r>
      <w:r w:rsidRPr="00080376">
        <w:t>dokument</w:t>
      </w:r>
      <w:r w:rsidRPr="00080376">
        <w:t xml:space="preserve"> at opplysningene som er gitt er korrekte, prekvalifisering leveres med elektronisk signering og dokumentet regnes signert ved innlevering av prekvalifisering.</w:t>
      </w:r>
      <w:r w:rsidRPr="00080376">
        <w:br/>
      </w:r>
    </w:p>
    <w:p w14:paraId="4C541D0F" w14:textId="77777777" w:rsidR="006A4C64" w:rsidRPr="00080376" w:rsidRDefault="006A4C64" w:rsidP="006A4C64"/>
    <w:p w14:paraId="51EBB2D9" w14:textId="77777777" w:rsidR="006A4C64" w:rsidRPr="00080376" w:rsidRDefault="006A4C64" w:rsidP="006A4C64"/>
    <w:p w14:paraId="5A3905F9" w14:textId="77777777" w:rsidR="006A4C64" w:rsidRPr="00080376" w:rsidRDefault="006A4C64" w:rsidP="006A4C64"/>
    <w:p w14:paraId="58A704D0" w14:textId="77777777" w:rsidR="006A4C64" w:rsidRPr="00080376" w:rsidRDefault="006A4C64" w:rsidP="006A4C64"/>
    <w:p w14:paraId="1A7073DC" w14:textId="77777777" w:rsidR="006A4C64" w:rsidRPr="00080376" w:rsidRDefault="006A4C64" w:rsidP="006A4C64"/>
    <w:p w14:paraId="67197FA8" w14:textId="77777777" w:rsidR="006A4C64" w:rsidRPr="00080376" w:rsidRDefault="006A4C64" w:rsidP="006A4C64"/>
    <w:p w14:paraId="58434DD6" w14:textId="77777777" w:rsidR="006A4C64" w:rsidRPr="00080376" w:rsidRDefault="006A4C64" w:rsidP="006A4C64"/>
    <w:p w14:paraId="290DE39C" w14:textId="77777777" w:rsidR="006A4C64" w:rsidRPr="00080376" w:rsidRDefault="006A4C64" w:rsidP="006A4C64"/>
    <w:p w14:paraId="14E19B7C" w14:textId="77777777" w:rsidR="006A4C64" w:rsidRPr="00080376" w:rsidRDefault="006A4C64" w:rsidP="006A4C64"/>
    <w:p w14:paraId="2E16A649" w14:textId="77777777" w:rsidR="006A4C64" w:rsidRPr="00080376" w:rsidRDefault="006A4C64" w:rsidP="006A4C64"/>
    <w:p w14:paraId="35F607E0" w14:textId="77777777" w:rsidR="006A4C64" w:rsidRPr="00080376" w:rsidRDefault="006A4C64" w:rsidP="006A4C64"/>
    <w:p w14:paraId="3A98EF8C" w14:textId="77777777" w:rsidR="006A4C64" w:rsidRPr="00080376" w:rsidRDefault="006A4C64" w:rsidP="006A4C64"/>
    <w:p w14:paraId="182A992A" w14:textId="77777777" w:rsidR="006A4C64" w:rsidRPr="00080376" w:rsidRDefault="006A4C64" w:rsidP="006A4C64"/>
    <w:p w14:paraId="3542A8CA" w14:textId="77777777" w:rsidR="006A4C64" w:rsidRPr="00080376" w:rsidRDefault="006A4C64" w:rsidP="006A4C64"/>
    <w:p w14:paraId="595220A0" w14:textId="77777777" w:rsidR="006A4C64" w:rsidRPr="00080376" w:rsidRDefault="006A4C64" w:rsidP="006A4C64"/>
    <w:p w14:paraId="3EBA92C3" w14:textId="77777777" w:rsidR="006A4C64" w:rsidRPr="00080376" w:rsidRDefault="006A4C64" w:rsidP="006A4C64"/>
    <w:p w14:paraId="169D0741" w14:textId="77777777" w:rsidR="006A4C64" w:rsidRPr="00080376" w:rsidRDefault="006A4C64" w:rsidP="006A4C64"/>
    <w:p w14:paraId="212BF5DF" w14:textId="77777777" w:rsidR="006A4C64" w:rsidRPr="00080376" w:rsidRDefault="006A4C64" w:rsidP="006A4C64"/>
    <w:p w14:paraId="2E843AC3" w14:textId="77777777" w:rsidR="006A4C64" w:rsidRPr="00080376" w:rsidRDefault="006A4C64" w:rsidP="006A4C64"/>
    <w:p w14:paraId="21CF2102" w14:textId="77777777" w:rsidR="006A4C64" w:rsidRPr="00080376" w:rsidRDefault="006A4C64" w:rsidP="006A4C64"/>
    <w:p w14:paraId="22321F39" w14:textId="77777777" w:rsidR="006A4C64" w:rsidRPr="00080376" w:rsidRDefault="006A4C64" w:rsidP="006A4C64"/>
    <w:p w14:paraId="77E48AD8" w14:textId="77777777" w:rsidR="006A4C64" w:rsidRPr="00080376" w:rsidRDefault="006A4C64" w:rsidP="006A4C64"/>
    <w:p w14:paraId="15AF8911" w14:textId="77777777" w:rsidR="006A4C64" w:rsidRPr="00080376" w:rsidRDefault="006A4C64" w:rsidP="006A4C64"/>
    <w:p w14:paraId="0A2A09C0" w14:textId="77777777" w:rsidR="006A4C64" w:rsidRPr="00080376" w:rsidRDefault="006A4C64" w:rsidP="006A4C64"/>
    <w:p w14:paraId="09C4C38D" w14:textId="77777777" w:rsidR="006A4C64" w:rsidRPr="00080376" w:rsidRDefault="006A4C64" w:rsidP="006A4C64">
      <w:pPr>
        <w:pStyle w:val="Overskrift1"/>
      </w:pPr>
      <w:r w:rsidRPr="00080376">
        <w:lastRenderedPageBreak/>
        <w:t>DEL 2 – EKSEMPELBESVARELSE</w:t>
      </w:r>
    </w:p>
    <w:p w14:paraId="5C8E9F8F" w14:textId="77777777" w:rsidR="006A4C64" w:rsidRDefault="006A4C64" w:rsidP="006A4C64">
      <w:r w:rsidRPr="00080376">
        <w:br/>
        <w:t>1. Leverandørens erfaring</w:t>
      </w:r>
      <w:r w:rsidRPr="00080376">
        <w:br/>
      </w:r>
      <w:proofErr w:type="spellStart"/>
      <w:r w:rsidRPr="00080376">
        <w:t>NordFjell</w:t>
      </w:r>
      <w:proofErr w:type="spellEnd"/>
      <w:r w:rsidRPr="00080376">
        <w:t xml:space="preserve"> Sikring AS har omfattende erfaring med fjellsikring og </w:t>
      </w:r>
      <w:proofErr w:type="spellStart"/>
      <w:r w:rsidRPr="00080376">
        <w:t>fjellrensk</w:t>
      </w:r>
      <w:proofErr w:type="spellEnd"/>
      <w:r w:rsidRPr="00080376">
        <w:t xml:space="preserve"> i krevende terreng langs vei og bane.</w:t>
      </w:r>
      <w:r w:rsidRPr="00080376">
        <w:br/>
      </w:r>
      <w:r w:rsidRPr="00080376">
        <w:br/>
        <w:t>2. Referanseoppdrag</w:t>
      </w:r>
      <w:r w:rsidRPr="00080376">
        <w:br/>
      </w:r>
      <w:r w:rsidRPr="00080376">
        <w:br/>
        <w:t>Oppdrag nr. 1</w:t>
      </w:r>
      <w:r w:rsidRPr="00080376">
        <w:br/>
        <w:t>Oppdragsgiver: Statens vegvesen</w:t>
      </w:r>
      <w:r w:rsidRPr="00080376">
        <w:br/>
        <w:t>Kontaktperson: Ola Hansen</w:t>
      </w:r>
      <w:r w:rsidRPr="00080376">
        <w:br/>
        <w:t>Oppdrag: Fjellsikring RV13 – Voss</w:t>
      </w:r>
      <w:r w:rsidRPr="00080376">
        <w:br/>
      </w:r>
      <w:r w:rsidRPr="00080376">
        <w:br/>
        <w:t>Beskrivelse av arbeidene:</w:t>
      </w:r>
      <w:r w:rsidRPr="00080376">
        <w:br/>
        <w:t xml:space="preserve">- Taubasert </w:t>
      </w:r>
      <w:proofErr w:type="spellStart"/>
      <w:r w:rsidRPr="00080376">
        <w:t>fjellrensk</w:t>
      </w:r>
      <w:proofErr w:type="spellEnd"/>
      <w:r w:rsidRPr="00080376">
        <w:br/>
        <w:t xml:space="preserve">- </w:t>
      </w:r>
      <w:proofErr w:type="spellStart"/>
      <w:r w:rsidRPr="00080376">
        <w:t>Bolting</w:t>
      </w:r>
      <w:proofErr w:type="spellEnd"/>
      <w:r w:rsidRPr="00080376">
        <w:t xml:space="preserve"> (1200 </w:t>
      </w:r>
      <w:proofErr w:type="spellStart"/>
      <w:r w:rsidRPr="00080376">
        <w:t>stk</w:t>
      </w:r>
      <w:proofErr w:type="spellEnd"/>
      <w:r w:rsidRPr="00080376">
        <w:t>)</w:t>
      </w:r>
      <w:r w:rsidRPr="00080376">
        <w:br/>
        <w:t>- Steinsprangnett (8000 m²)</w:t>
      </w:r>
      <w:r w:rsidRPr="00080376">
        <w:br/>
      </w:r>
      <w:r w:rsidRPr="00080376">
        <w:br/>
        <w:t>Oppdragets verdi: 18,5 MNOK</w:t>
      </w:r>
      <w:r w:rsidRPr="00080376">
        <w:br/>
        <w:t>Tidsrom: 03/2022 – 11/2022</w:t>
      </w:r>
      <w:r w:rsidRPr="00080376">
        <w:br/>
        <w:t>Sted: Vestland</w:t>
      </w:r>
      <w:r w:rsidRPr="00080376">
        <w:br/>
      </w:r>
      <w:r w:rsidRPr="00080376">
        <w:br/>
        <w:t>Relevans:</w:t>
      </w:r>
      <w:r w:rsidRPr="00080376">
        <w:br/>
        <w:t>Liknende terreng og sikkerhetskrav som denne kontrakten.</w:t>
      </w:r>
      <w:r w:rsidRPr="00080376">
        <w:br/>
      </w:r>
      <w:r w:rsidRPr="00080376">
        <w:br/>
        <w:t>Leverandørens rolle:</w:t>
      </w:r>
      <w:r w:rsidRPr="00080376">
        <w:br/>
      </w:r>
      <w:proofErr w:type="spellStart"/>
      <w:r w:rsidRPr="00080376">
        <w:t>Hovedentreprenør</w:t>
      </w:r>
      <w:proofErr w:type="spellEnd"/>
      <w:r w:rsidRPr="00080376">
        <w:br/>
      </w:r>
      <w:r w:rsidRPr="00080376">
        <w:br/>
        <w:t>HMS og kvalitet:</w:t>
      </w:r>
      <w:r w:rsidRPr="00080376">
        <w:br/>
        <w:t>Ingen alvorlige hendelser.</w:t>
      </w:r>
      <w:r w:rsidRPr="00080376">
        <w:br/>
      </w:r>
      <w:r w:rsidRPr="00080376">
        <w:br/>
        <w:t>Resultat:</w:t>
      </w:r>
      <w:r w:rsidRPr="00080376">
        <w:br/>
        <w:t>Levert til avtalt tid og kost.</w:t>
      </w:r>
      <w:r w:rsidRPr="00080376">
        <w:br/>
      </w:r>
      <w:r w:rsidRPr="00080376">
        <w:br/>
        <w:t>3. Attester</w:t>
      </w:r>
      <w:r w:rsidRPr="00080376">
        <w:br/>
        <w:t>Attester vedlegges.</w:t>
      </w:r>
      <w:r w:rsidRPr="00080376">
        <w:br/>
      </w:r>
      <w:r w:rsidRPr="00080376">
        <w:br/>
        <w:t>4. Egenerklæring</w:t>
      </w:r>
      <w:r w:rsidRPr="00080376">
        <w:br/>
        <w:t>Opplysningene er korrekte.</w:t>
      </w:r>
      <w:r w:rsidRPr="00080376">
        <w:br/>
      </w:r>
    </w:p>
    <w:p w14:paraId="2D4C779E" w14:textId="556457A5" w:rsidR="00DA04F9" w:rsidRPr="001743BB" w:rsidRDefault="00DA04F9" w:rsidP="001743BB"/>
    <w:sectPr w:rsidR="00DA04F9" w:rsidRPr="001743BB" w:rsidSect="00E22E5C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871" w:right="1247" w:bottom="1418" w:left="1247" w:header="669" w:footer="5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13F71" w14:textId="77777777" w:rsidR="00FC4F2A" w:rsidRDefault="00FC4F2A" w:rsidP="00DA04F9">
      <w:pPr>
        <w:spacing w:after="0" w:line="240" w:lineRule="auto"/>
      </w:pPr>
      <w:r>
        <w:separator/>
      </w:r>
    </w:p>
  </w:endnote>
  <w:endnote w:type="continuationSeparator" w:id="0">
    <w:p w14:paraId="77AFB1BE" w14:textId="77777777" w:rsidR="00FC4F2A" w:rsidRDefault="00FC4F2A" w:rsidP="00DA0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1D6F3" w14:textId="77777777" w:rsidR="00DA04F9" w:rsidRDefault="00C02F31">
    <w:pPr>
      <w:pStyle w:val="Bunntekst"/>
    </w:pPr>
    <w:r w:rsidRPr="00C02F31">
      <w:rPr>
        <w:noProof/>
      </w:rPr>
      <w:drawing>
        <wp:inline distT="0" distB="0" distL="0" distR="0" wp14:anchorId="70892643" wp14:editId="5FF9B483">
          <wp:extent cx="981720" cy="97200"/>
          <wp:effectExtent l="0" t="0" r="8890" b="0"/>
          <wp:docPr id="1" name="Grafikk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1720" cy="9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av </w:t>
    </w:r>
    <w:fldSimple w:instr=" numpages ">
      <w:r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332FA" w14:textId="77777777" w:rsidR="00DA04F9" w:rsidRDefault="00C02F31" w:rsidP="00C02F31">
    <w:pPr>
      <w:pStyle w:val="Bunntekst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av </w:t>
    </w:r>
    <w:fldSimple w:instr=" numpages ">
      <w:r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6C7ED" w14:textId="77777777" w:rsidR="00FC4F2A" w:rsidRDefault="00FC4F2A" w:rsidP="00DA04F9">
      <w:pPr>
        <w:spacing w:after="0" w:line="240" w:lineRule="auto"/>
      </w:pPr>
      <w:r>
        <w:separator/>
      </w:r>
    </w:p>
  </w:footnote>
  <w:footnote w:type="continuationSeparator" w:id="0">
    <w:p w14:paraId="1F4BADAF" w14:textId="77777777" w:rsidR="00FC4F2A" w:rsidRDefault="00FC4F2A" w:rsidP="00DA0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EA528" w14:textId="77777777" w:rsidR="00DA04F9" w:rsidRDefault="00DA04F9" w:rsidP="00C02F31">
    <w:pPr>
      <w:pStyle w:val="Topptekst"/>
      <w:ind w:left="-24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63835" w14:textId="77777777" w:rsidR="00DA04F9" w:rsidRDefault="00E22E5C" w:rsidP="00C02F31">
    <w:pPr>
      <w:pStyle w:val="Topptekst"/>
      <w:ind w:left="-249"/>
    </w:pPr>
    <w:r>
      <w:rPr>
        <w:noProof/>
      </w:rPr>
      <mc:AlternateContent>
        <mc:Choice Requires="wps">
          <w:drawing>
            <wp:anchor distT="0" distB="1080135" distL="114300" distR="114300" simplePos="0" relativeHeight="251659264" behindDoc="0" locked="0" layoutInCell="1" allowOverlap="1" wp14:anchorId="0B248ACE" wp14:editId="5280C4DB">
              <wp:simplePos x="0" y="0"/>
              <wp:positionH relativeFrom="page">
                <wp:posOffset>0</wp:posOffset>
              </wp:positionH>
              <wp:positionV relativeFrom="page">
                <wp:posOffset>1188085</wp:posOffset>
              </wp:positionV>
              <wp:extent cx="7560000" cy="165600"/>
              <wp:effectExtent l="0" t="0" r="0" b="0"/>
              <wp:wrapTopAndBottom/>
              <wp:docPr id="373449643" name="Rektangel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16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43AC829" id="Rektangel 3" o:spid="_x0000_s1026" alt="&quot;&quot;" style="position:absolute;margin-left:0;margin-top:93.55pt;width:595.3pt;height:13.05pt;z-index:251659264;visibility:visible;mso-wrap-style:square;mso-width-percent:0;mso-height-percent:0;mso-wrap-distance-left:9pt;mso-wrap-distance-top:0;mso-wrap-distance-right:9pt;mso-wrap-distance-bottom:85.05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" filled="f" stroked="f" strokeweight="1pt">
              <w10:wrap type="topAndBottom" anchorx="page" anchory="page"/>
            </v:rect>
          </w:pict>
        </mc:Fallback>
      </mc:AlternateContent>
    </w:r>
    <w:r w:rsidR="00C02F31">
      <w:rPr>
        <w:noProof/>
      </w:rPr>
      <w:drawing>
        <wp:inline distT="0" distB="0" distL="0" distR="0" wp14:anchorId="22A7CFC5" wp14:editId="1ADA7470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510C61"/>
    <w:multiLevelType w:val="multilevel"/>
    <w:tmpl w:val="923C7B92"/>
    <w:lvl w:ilvl="0">
      <w:start w:val="1"/>
      <w:numFmt w:val="decimal"/>
      <w:pStyle w:val="Overskrift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568345590">
    <w:abstractNumId w:val="1"/>
  </w:num>
  <w:num w:numId="2" w16cid:durableId="120536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C64"/>
    <w:rsid w:val="0006515D"/>
    <w:rsid w:val="001557DC"/>
    <w:rsid w:val="001743BB"/>
    <w:rsid w:val="002820CE"/>
    <w:rsid w:val="002D572B"/>
    <w:rsid w:val="00331AF0"/>
    <w:rsid w:val="00460742"/>
    <w:rsid w:val="0061769A"/>
    <w:rsid w:val="006A4C64"/>
    <w:rsid w:val="006C2452"/>
    <w:rsid w:val="007154D5"/>
    <w:rsid w:val="007520F5"/>
    <w:rsid w:val="007A06DF"/>
    <w:rsid w:val="00912A8E"/>
    <w:rsid w:val="00A375E9"/>
    <w:rsid w:val="00C02F31"/>
    <w:rsid w:val="00DA04F9"/>
    <w:rsid w:val="00E22E5C"/>
    <w:rsid w:val="00E435F2"/>
    <w:rsid w:val="00E507BD"/>
    <w:rsid w:val="00E70AC6"/>
    <w:rsid w:val="00EF5A5D"/>
    <w:rsid w:val="00FC4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1D6341"/>
  <w15:chartTrackingRefBased/>
  <w15:docId w15:val="{659881E4-D057-442B-B951-5847899B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6A4C64"/>
    <w:pPr>
      <w:spacing w:after="200" w:line="276" w:lineRule="auto"/>
    </w:pPr>
    <w:rPr>
      <w:rFonts w:eastAsiaTheme="minorEastAsia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A04F9"/>
    <w:pPr>
      <w:keepNext/>
      <w:keepLines/>
      <w:numPr>
        <w:numId w:val="1"/>
      </w:numPr>
      <w:spacing w:before="260" w:after="100"/>
      <w:outlineLvl w:val="0"/>
    </w:pPr>
    <w:rPr>
      <w:rFonts w:asciiTheme="majorHAnsi" w:eastAsiaTheme="majorEastAsia" w:hAnsiTheme="majorHAnsi" w:cstheme="majorBidi"/>
      <w:b/>
      <w:color w:val="000000" w:themeColor="text1"/>
      <w:sz w:val="3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DA04F9"/>
    <w:pPr>
      <w:keepNext/>
      <w:keepLines/>
      <w:numPr>
        <w:ilvl w:val="1"/>
        <w:numId w:val="1"/>
      </w:numPr>
      <w:spacing w:before="260" w:after="80"/>
      <w:outlineLvl w:val="1"/>
    </w:pPr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DA04F9"/>
    <w:pPr>
      <w:keepNext/>
      <w:keepLines/>
      <w:numPr>
        <w:ilvl w:val="2"/>
        <w:numId w:val="1"/>
      </w:numPr>
      <w:spacing w:before="4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DA04F9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4B8D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DA04F9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04B8D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DA04F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325E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DA04F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25E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DA04F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DA04F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C2452"/>
    <w:rPr>
      <w:rFonts w:asciiTheme="majorHAnsi" w:eastAsiaTheme="majorEastAsia" w:hAnsiTheme="majorHAnsi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C2452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Topptekst">
    <w:name w:val="header"/>
    <w:basedOn w:val="Normal"/>
    <w:link w:val="TopptekstTegn"/>
    <w:uiPriority w:val="99"/>
    <w:semiHidden/>
    <w:rsid w:val="00DA0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6C2452"/>
    <w:rPr>
      <w:sz w:val="20"/>
    </w:rPr>
  </w:style>
  <w:style w:type="paragraph" w:styleId="Bunntekst">
    <w:name w:val="footer"/>
    <w:basedOn w:val="Normal"/>
    <w:link w:val="BunntekstTegn"/>
    <w:uiPriority w:val="99"/>
    <w:semiHidden/>
    <w:rsid w:val="00C02F31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6C2452"/>
    <w:rPr>
      <w:sz w:val="1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C245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C2452"/>
    <w:rPr>
      <w:rFonts w:asciiTheme="majorHAnsi" w:eastAsiaTheme="majorEastAsia" w:hAnsiTheme="majorHAnsi" w:cstheme="majorBidi"/>
      <w:i/>
      <w:iCs/>
      <w:color w:val="004B8D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C2452"/>
    <w:rPr>
      <w:rFonts w:asciiTheme="majorHAnsi" w:eastAsiaTheme="majorEastAsia" w:hAnsiTheme="majorHAnsi" w:cstheme="majorBidi"/>
      <w:color w:val="004B8D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C2452"/>
    <w:rPr>
      <w:rFonts w:asciiTheme="majorHAnsi" w:eastAsiaTheme="majorEastAsia" w:hAnsiTheme="majorHAnsi" w:cstheme="majorBidi"/>
      <w:color w:val="00325E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C2452"/>
    <w:rPr>
      <w:rFonts w:asciiTheme="majorHAnsi" w:eastAsiaTheme="majorEastAsia" w:hAnsiTheme="majorHAnsi" w:cstheme="majorBidi"/>
      <w:i/>
      <w:iCs/>
      <w:color w:val="00325E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C245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C245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ssholdertekst">
    <w:name w:val="Placeholder Text"/>
    <w:basedOn w:val="Standardskriftforavsnitt"/>
    <w:uiPriority w:val="99"/>
    <w:semiHidden/>
    <w:rsid w:val="001743BB"/>
    <w:rPr>
      <w:color w:val="808080"/>
    </w:rPr>
  </w:style>
  <w:style w:type="paragraph" w:styleId="Bildetekst">
    <w:name w:val="caption"/>
    <w:basedOn w:val="Normal"/>
    <w:next w:val="Normal"/>
    <w:uiPriority w:val="35"/>
    <w:qFormat/>
    <w:rsid w:val="006C2452"/>
    <w:pPr>
      <w:spacing w:line="200" w:lineRule="atLeast"/>
    </w:pPr>
    <w:rPr>
      <w:iCs/>
      <w:color w:val="000000" w:themeColor="text1"/>
      <w:sz w:val="16"/>
      <w:szCs w:val="18"/>
    </w:rPr>
  </w:style>
  <w:style w:type="paragraph" w:styleId="Fotnotetekst">
    <w:name w:val="footnote text"/>
    <w:basedOn w:val="Normal"/>
    <w:link w:val="FotnotetekstTegn"/>
    <w:uiPriority w:val="99"/>
    <w:semiHidden/>
    <w:rsid w:val="006C2452"/>
    <w:pPr>
      <w:spacing w:after="0" w:line="180" w:lineRule="exact"/>
    </w:pPr>
    <w:rPr>
      <w:sz w:val="15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C2452"/>
    <w:rPr>
      <w:sz w:val="15"/>
      <w:szCs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6A4C64"/>
    <w:pPr>
      <w:pBdr>
        <w:bottom w:val="single" w:sz="8" w:space="4" w:color="0065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A58E78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6A4C64"/>
    <w:rPr>
      <w:rFonts w:asciiTheme="majorHAnsi" w:eastAsiaTheme="majorEastAsia" w:hAnsiTheme="majorHAnsi" w:cstheme="majorBidi"/>
      <w:color w:val="A58E78" w:themeColor="text2" w:themeShade="BF"/>
      <w:spacing w:val="5"/>
      <w:kern w:val="28"/>
      <w:sz w:val="52"/>
      <w:szCs w:val="52"/>
    </w:rPr>
  </w:style>
  <w:style w:type="paragraph" w:styleId="Punktliste">
    <w:name w:val="List Bullet"/>
    <w:basedOn w:val="Normal"/>
    <w:uiPriority w:val="99"/>
    <w:unhideWhenUsed/>
    <w:rsid w:val="006A4C64"/>
    <w:pPr>
      <w:numPr>
        <w:numId w:val="2"/>
      </w:numPr>
      <w:tabs>
        <w:tab w:val="clear" w:pos="360"/>
      </w:tabs>
      <w:ind w:left="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forsvarsbygg.sharepoint.com/sites/contentTypeHub/Officemaler/Blankt%20ark_Farge.dotx" TargetMode="External"/></Relationships>
</file>

<file path=word/theme/theme1.xml><?xml version="1.0" encoding="utf-8"?>
<a:theme xmlns:a="http://schemas.openxmlformats.org/drawingml/2006/main" name="Office-tema">
  <a:themeElements>
    <a:clrScheme name="Forsvarsbygg">
      <a:dk1>
        <a:sysClr val="windowText" lastClr="000000"/>
      </a:dk1>
      <a:lt1>
        <a:srgbClr val="FFFFFF"/>
      </a:lt1>
      <a:dk2>
        <a:srgbClr val="CCBFB2"/>
      </a:dk2>
      <a:lt2>
        <a:srgbClr val="FFF5CB"/>
      </a:lt2>
      <a:accent1>
        <a:srgbClr val="0065BD"/>
      </a:accent1>
      <a:accent2>
        <a:srgbClr val="003760"/>
      </a:accent2>
      <a:accent3>
        <a:srgbClr val="6CBE99"/>
      </a:accent3>
      <a:accent4>
        <a:srgbClr val="006140"/>
      </a:accent4>
      <a:accent5>
        <a:srgbClr val="F18C7B"/>
      </a:accent5>
      <a:accent6>
        <a:srgbClr val="751B42"/>
      </a:accent6>
      <a:hlink>
        <a:srgbClr val="003760"/>
      </a:hlink>
      <a:folHlink>
        <a:srgbClr val="0065BD"/>
      </a:folHlink>
    </a:clrScheme>
    <a:fontScheme name="Egendefinert 65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EB0B3F8C128B4A8E9A3F36425811D2" ma:contentTypeVersion="3" ma:contentTypeDescription="Opprett et nytt dokument." ma:contentTypeScope="" ma:versionID="d71f2c95d25361c01abad9c1fb7f55eb">
  <xsd:schema xmlns:xsd="http://www.w3.org/2001/XMLSchema" xmlns:xs="http://www.w3.org/2001/XMLSchema" xmlns:p="http://schemas.microsoft.com/office/2006/metadata/properties" xmlns:ns2="0fd06856-f7ff-4deb-a178-edd374b927d0" targetNamespace="http://schemas.microsoft.com/office/2006/metadata/properties" ma:root="true" ma:fieldsID="2afaa2236c020af8c39620d21ec77229" ns2:_="">
    <xsd:import namespace="0fd06856-f7ff-4deb-a178-edd374b927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d06856-f7ff-4deb-a178-edd374b927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29719D-1A46-4223-AB4C-B51817F107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C1A448-6F59-43E2-A861-1B61D5BAAF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AC6820-61F0-4766-BFB1-658AE72DE841}"/>
</file>

<file path=docProps/app.xml><?xml version="1.0" encoding="utf-8"?>
<Properties xmlns="http://schemas.openxmlformats.org/officeDocument/2006/extended-properties" xmlns:vt="http://schemas.openxmlformats.org/officeDocument/2006/docPropsVTypes">
  <Template>Blankt%20ark_Farge</Template>
  <TotalTime>1</TotalTime>
  <Pages>3</Pages>
  <Words>252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Thorvaldsen, Nora Elise</dc:creator>
  <cp:keywords/>
  <dc:description/>
  <cp:lastModifiedBy>Thorvaldsen, Nora Elise</cp:lastModifiedBy>
  <cp:revision>1</cp:revision>
  <dcterms:created xsi:type="dcterms:W3CDTF">2026-05-29T11:04:00Z</dcterms:created>
  <dcterms:modified xsi:type="dcterms:W3CDTF">2026-05-29T11:06:00Z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0x01010032EB0B3F8C128B4A8E9A3F36425811D2</vt:lpwstr>
  </property>
</Properties>
</file>